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2F32BBB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14533E">
        <w:rPr>
          <w:rFonts w:cs="Arial"/>
          <w:b/>
          <w:color w:val="2F5496" w:themeColor="accent5" w:themeShade="BF"/>
          <w:sz w:val="36"/>
          <w:szCs w:val="32"/>
        </w:rPr>
        <w:t>Guia XML - Mensagem CC460A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087ED121" w14:textId="659CDECA" w:rsidR="00A41D97" w:rsidRDefault="00A20C35" w:rsidP="007A4B9F">
      <w:pPr>
        <w:ind w:left="3969"/>
        <w:rPr>
          <w:noProof/>
          <w:lang w:eastAsia="pt-PT"/>
        </w:rPr>
      </w:pPr>
      <w:r w:rsidRPr="00A20C35">
        <w:rPr>
          <w:rFonts w:cs="Arial"/>
          <w:b/>
          <w:color w:val="2F5496" w:themeColor="accent5" w:themeShade="BF"/>
          <w:sz w:val="28"/>
          <w:szCs w:val="24"/>
        </w:rPr>
        <w:t>Notificação de Controlo</w:t>
      </w:r>
    </w:p>
    <w:p w14:paraId="368A1C36" w14:textId="6B690327" w:rsidR="00670C17" w:rsidRDefault="00670C17" w:rsidP="007A4B9F">
      <w:pPr>
        <w:ind w:left="3969"/>
        <w:rPr>
          <w:noProof/>
          <w:lang w:eastAsia="pt-PT"/>
        </w:rPr>
      </w:pPr>
    </w:p>
    <w:p w14:paraId="36AAF092" w14:textId="75E1A8E1" w:rsidR="00670C17" w:rsidRDefault="0014533E" w:rsidP="0014533E">
      <w:pPr>
        <w:tabs>
          <w:tab w:val="left" w:pos="7310"/>
        </w:tabs>
        <w:ind w:left="3969"/>
        <w:rPr>
          <w:noProof/>
          <w:lang w:eastAsia="pt-PT"/>
        </w:rPr>
      </w:pPr>
      <w:r>
        <w:rPr>
          <w:noProof/>
          <w:lang w:eastAsia="pt-PT"/>
        </w:rPr>
        <w:tab/>
      </w:r>
    </w:p>
    <w:p w14:paraId="172D2546" w14:textId="77777777" w:rsidR="00A20C35" w:rsidRDefault="00A20C35" w:rsidP="007A4B9F">
      <w:pPr>
        <w:ind w:left="3969"/>
        <w:rPr>
          <w:noProof/>
          <w:lang w:eastAsia="pt-PT"/>
        </w:rPr>
      </w:pPr>
    </w:p>
    <w:p w14:paraId="3BA2FB04" w14:textId="77777777" w:rsidR="00A41D97" w:rsidRDefault="00A41D97" w:rsidP="007A4B9F">
      <w:pPr>
        <w:ind w:left="3969"/>
        <w:rPr>
          <w:noProof/>
          <w:lang w:eastAsia="pt-PT"/>
        </w:rPr>
      </w:pPr>
    </w:p>
    <w:p w14:paraId="27CE207B" w14:textId="274CFCD2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DE0C52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FA2C7F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FA2C7F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1C7B27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FA2C7F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A2C7F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A2C7F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FA2C7F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FA2C7F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5AAF7DBA" w:rsidR="006A2AFC" w:rsidRDefault="001C7B27" w:rsidP="00FA2C7F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046620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FA2C7F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FA2C7F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FA2C7F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FA2C7F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448ECD1F" w:rsidR="00CE079E" w:rsidRDefault="00CE079E" w:rsidP="00FA2C7F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FA2C7F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FA2C7F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FA2C7F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FA2C7F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FA2C7F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FA2C7F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FA2C7F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FA2C7F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FA2C7F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37FAE88F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FA2C7F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37FAE88F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FA2C7F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FA2C7F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FA2C7F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37FAE88F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FA2C7F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61CEF43" w:rsidR="00CE079E" w:rsidRPr="004176AD" w:rsidRDefault="00046620" w:rsidP="00FA2C7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DE0C52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DE0C52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FA2C7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37FAE88F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6B75145A" w:rsidR="00CE079E" w:rsidRPr="004176AD" w:rsidRDefault="00046620" w:rsidP="00FA2C7F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386E6594" w:rsidR="00CE079E" w:rsidRPr="004176AD" w:rsidRDefault="00DE0C52" w:rsidP="00FA2C7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2C7EFB55" w14:textId="5C8F8260" w:rsidR="00046620" w:rsidRPr="00046620" w:rsidRDefault="00046620" w:rsidP="0004662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46620">
              <w:rPr>
                <w:rFonts w:cs="Arial"/>
                <w:color w:val="000000" w:themeColor="text1"/>
                <w:sz w:val="18"/>
              </w:rPr>
              <w:t>Alterações realizadas à descrição do ED no 'GRUPOS E DADOS':</w:t>
            </w:r>
          </w:p>
          <w:p w14:paraId="1E7CBF80" w14:textId="5C6ECAD2" w:rsidR="00046620" w:rsidRPr="00046620" w:rsidRDefault="37FAE88F" w:rsidP="37FAE88F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37FAE88F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46620" w:rsidRPr="37FAE88F">
              <w:rPr>
                <w:rFonts w:cs="Arial"/>
                <w:color w:val="000000" w:themeColor="text1"/>
                <w:sz w:val="18"/>
                <w:szCs w:val="18"/>
              </w:rPr>
              <w:t>'Tipo de Controlo' para 'Tipo de controlo'.</w:t>
            </w:r>
          </w:p>
          <w:p w14:paraId="32CB6040" w14:textId="77777777" w:rsidR="00046620" w:rsidRPr="00046620" w:rsidRDefault="00046620" w:rsidP="0004662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3F384D6B" w14:textId="77777777" w:rsidR="00046620" w:rsidRPr="00046620" w:rsidRDefault="00046620" w:rsidP="0004662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46620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6DFED75D" w14:textId="513AA12B" w:rsidR="00046620" w:rsidRPr="00046620" w:rsidRDefault="37FAE88F" w:rsidP="37FAE88F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37FAE88F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46620" w:rsidRPr="37FAE88F">
              <w:rPr>
                <w:rFonts w:cs="Arial"/>
                <w:color w:val="000000" w:themeColor="text1"/>
                <w:sz w:val="18"/>
                <w:szCs w:val="18"/>
              </w:rPr>
              <w:t>ED 17 10 000 000 - Estância aduaneira de supervisão/controlo: de O para C.</w:t>
            </w:r>
          </w:p>
          <w:p w14:paraId="3541E1D8" w14:textId="512B91E1" w:rsidR="00CE079E" w:rsidRPr="004176AD" w:rsidRDefault="5D8DC457" w:rsidP="37FAE88F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37FAE88F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046620" w:rsidRPr="37FAE88F">
              <w:rPr>
                <w:rFonts w:cs="Arial"/>
                <w:color w:val="000000" w:themeColor="text1"/>
                <w:sz w:val="18"/>
                <w:szCs w:val="18"/>
              </w:rPr>
              <w:t>'Número de registo da declaração' de O para C.</w:t>
            </w:r>
          </w:p>
        </w:tc>
      </w:tr>
      <w:tr w:rsidR="00CE079E" w:rsidRPr="004176AD" w14:paraId="0C9B4901" w14:textId="77777777" w:rsidTr="37FAE88F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FA2C7F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FA2C7F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FA2C7F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FA2C7F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14462756" w14:textId="26A5B2D6" w:rsidR="00A5703D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41049" w:history="1">
            <w:r w:rsidR="00A5703D" w:rsidRPr="00C776C9">
              <w:rPr>
                <w:rStyle w:val="Hiperligao"/>
                <w:noProof/>
              </w:rPr>
              <w:t>1.</w:t>
            </w:r>
            <w:r w:rsidR="00A5703D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A5703D" w:rsidRPr="00C776C9">
              <w:rPr>
                <w:rStyle w:val="Hiperligao"/>
                <w:noProof/>
              </w:rPr>
              <w:t>CC460A - Notificação de Controlo – Mapeamento da Mensagem de Notificação de Controlo</w:t>
            </w:r>
            <w:r w:rsidR="00A5703D">
              <w:rPr>
                <w:noProof/>
                <w:webHidden/>
              </w:rPr>
              <w:tab/>
            </w:r>
            <w:r w:rsidR="00A5703D">
              <w:rPr>
                <w:noProof/>
                <w:webHidden/>
              </w:rPr>
              <w:fldChar w:fldCharType="begin"/>
            </w:r>
            <w:r w:rsidR="00A5703D">
              <w:rPr>
                <w:noProof/>
                <w:webHidden/>
              </w:rPr>
              <w:instrText xml:space="preserve"> PAGEREF _Toc127541049 \h </w:instrText>
            </w:r>
            <w:r w:rsidR="00A5703D">
              <w:rPr>
                <w:noProof/>
                <w:webHidden/>
              </w:rPr>
            </w:r>
            <w:r w:rsidR="00A5703D">
              <w:rPr>
                <w:noProof/>
                <w:webHidden/>
              </w:rPr>
              <w:fldChar w:fldCharType="separate"/>
            </w:r>
            <w:r w:rsidR="00A5703D">
              <w:rPr>
                <w:noProof/>
                <w:webHidden/>
              </w:rPr>
              <w:t>4</w:t>
            </w:r>
            <w:r w:rsidR="00A5703D">
              <w:rPr>
                <w:noProof/>
                <w:webHidden/>
              </w:rPr>
              <w:fldChar w:fldCharType="end"/>
            </w:r>
          </w:hyperlink>
        </w:p>
        <w:p w14:paraId="625FBF52" w14:textId="506FD203" w:rsidR="00A5703D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41050" w:history="1">
            <w:r w:rsidR="00A5703D" w:rsidRPr="00C776C9">
              <w:rPr>
                <w:rStyle w:val="Hiperligao"/>
                <w:noProof/>
              </w:rPr>
              <w:t>2.</w:t>
            </w:r>
            <w:r w:rsidR="00A5703D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A5703D" w:rsidRPr="00C776C9">
              <w:rPr>
                <w:rStyle w:val="Hiperligao"/>
                <w:noProof/>
              </w:rPr>
              <w:t>Legenda</w:t>
            </w:r>
            <w:r w:rsidR="00A5703D">
              <w:rPr>
                <w:noProof/>
                <w:webHidden/>
              </w:rPr>
              <w:tab/>
            </w:r>
            <w:r w:rsidR="00A5703D">
              <w:rPr>
                <w:noProof/>
                <w:webHidden/>
              </w:rPr>
              <w:fldChar w:fldCharType="begin"/>
            </w:r>
            <w:r w:rsidR="00A5703D">
              <w:rPr>
                <w:noProof/>
                <w:webHidden/>
              </w:rPr>
              <w:instrText xml:space="preserve"> PAGEREF _Toc127541050 \h </w:instrText>
            </w:r>
            <w:r w:rsidR="00A5703D">
              <w:rPr>
                <w:noProof/>
                <w:webHidden/>
              </w:rPr>
            </w:r>
            <w:r w:rsidR="00A5703D">
              <w:rPr>
                <w:noProof/>
                <w:webHidden/>
              </w:rPr>
              <w:fldChar w:fldCharType="separate"/>
            </w:r>
            <w:r w:rsidR="00A5703D">
              <w:rPr>
                <w:noProof/>
                <w:webHidden/>
              </w:rPr>
              <w:t>7</w:t>
            </w:r>
            <w:r w:rsidR="00A5703D">
              <w:rPr>
                <w:noProof/>
                <w:webHidden/>
              </w:rPr>
              <w:fldChar w:fldCharType="end"/>
            </w:r>
          </w:hyperlink>
        </w:p>
        <w:p w14:paraId="78C582F1" w14:textId="0E3B85A8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36432704" w14:textId="77777777" w:rsidR="007E7D3A" w:rsidRDefault="007E7D3A" w:rsidP="007E7D3A">
      <w:pPr>
        <w:rPr>
          <w:sz w:val="32"/>
          <w:szCs w:val="32"/>
          <w:u w:val="single"/>
        </w:rPr>
      </w:pPr>
    </w:p>
    <w:p w14:paraId="7AF85F9F" w14:textId="77777777" w:rsidR="00B75905" w:rsidRPr="00107319" w:rsidRDefault="00B75905" w:rsidP="00B75905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5F84802C" w14:textId="2BE47E03" w:rsidR="00B75905" w:rsidRDefault="00B75905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8407097" w:history="1">
        <w:r w:rsidRPr="00514634">
          <w:rPr>
            <w:rStyle w:val="Hiperligao"/>
            <w:noProof/>
          </w:rPr>
          <w:t>Tabela 1 – Elemento de dados da mensagem cc460a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_Toc128407097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306BD4" w14:textId="79361077" w:rsidR="00701B37" w:rsidRPr="00701B37" w:rsidRDefault="00B75905" w:rsidP="00B75905">
      <w:pPr>
        <w:rPr>
          <w:lang w:val="en-US"/>
        </w:rPr>
      </w:pPr>
      <w:r>
        <w:rPr>
          <w:b/>
          <w:bCs/>
          <w:smallCaps/>
          <w:noProof/>
          <w:lang w:val="en-US"/>
        </w:rPr>
        <w:fldChar w:fldCharType="end"/>
      </w:r>
    </w:p>
    <w:p w14:paraId="2BEFED48" w14:textId="77777777" w:rsidR="00701B37" w:rsidRDefault="00701B37" w:rsidP="00701B37">
      <w:pPr>
        <w:rPr>
          <w:lang w:val="en-US"/>
        </w:rPr>
      </w:pPr>
    </w:p>
    <w:p w14:paraId="261322E4" w14:textId="77777777" w:rsidR="00701B37" w:rsidRDefault="00701B37" w:rsidP="00701B37">
      <w:pPr>
        <w:jc w:val="right"/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0288C831" w14:textId="79EA930E" w:rsidR="00701B37" w:rsidRPr="00701B37" w:rsidRDefault="00701B37" w:rsidP="00701B37">
      <w:pPr>
        <w:rPr>
          <w:lang w:val="en-US"/>
        </w:rPr>
        <w:sectPr w:rsidR="00701B37" w:rsidRPr="00701B37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18F881ED" w14:textId="77777777" w:rsidR="00003A7C" w:rsidRDefault="00003A7C" w:rsidP="00003A7C">
      <w:pPr>
        <w:pStyle w:val="Ttulo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107244230"/>
      <w:bookmarkStart w:id="1" w:name="_Toc127541049"/>
      <w:r>
        <w:lastRenderedPageBreak/>
        <w:t>CC460A - Notificação de Controlo – Mapeamento da Mensagem de Notificação de Controlo</w:t>
      </w:r>
      <w:bookmarkEnd w:id="0"/>
      <w:bookmarkEnd w:id="1"/>
      <w:r>
        <w:t xml:space="preserve">  </w:t>
      </w:r>
    </w:p>
    <w:p w14:paraId="50B44BD0" w14:textId="77777777" w:rsidR="00497C18" w:rsidRDefault="00497C18" w:rsidP="00497C18"/>
    <w:p w14:paraId="4B1DBF5B" w14:textId="2770EE31" w:rsidR="00DE46D4" w:rsidRDefault="0008015E" w:rsidP="004F7761">
      <w:r>
        <w:t>Mensagem de rejeição da declaração aduaneira de importação, pedido de alteração e do pedido de anulação realizados pelo Operador Económico: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3424"/>
        <w:gridCol w:w="563"/>
        <w:gridCol w:w="957"/>
        <w:gridCol w:w="3119"/>
        <w:gridCol w:w="3302"/>
        <w:gridCol w:w="371"/>
      </w:tblGrid>
      <w:tr w:rsidR="004B1E3B" w14:paraId="416E3C93" w14:textId="77777777" w:rsidTr="004B1E3B">
        <w:trPr>
          <w:trHeight w:val="709"/>
          <w:tblHeader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B746873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D60FE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BD7E81B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D60FE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4F0360A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D60FE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E55FC92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7D60FE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C725D5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7D60FE">
              <w:rPr>
                <w:b/>
                <w:color w:val="FFFFFF" w:themeColor="background1"/>
              </w:rPr>
              <w:t>TAGS XML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A035071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7D60FE">
              <w:rPr>
                <w:b/>
                <w:color w:val="FFFFFF" w:themeColor="background1"/>
              </w:rPr>
              <w:t>OBSERVAÇÕES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C31E6C1" w14:textId="77777777" w:rsidR="004B1E3B" w:rsidRPr="007D60FE" w:rsidRDefault="004B1E3B" w:rsidP="00FA2C7F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7D60FE">
              <w:rPr>
                <w:b/>
                <w:color w:val="FFFFFF" w:themeColor="background1"/>
              </w:rPr>
              <w:t>P</w:t>
            </w:r>
          </w:p>
        </w:tc>
      </w:tr>
      <w:tr w:rsidR="004B1E3B" w14:paraId="392BB029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6B1AA" w14:textId="77777777" w:rsidR="004B1E3B" w:rsidRDefault="004B1E3B" w:rsidP="00FA2C7F">
            <w:pPr>
              <w:rPr>
                <w:b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AA8D91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CC460A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05C01A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A789C6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D5329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&lt;CC460A&gt;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C2AC1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1064E" w14:textId="77777777" w:rsidR="004B1E3B" w:rsidRDefault="004B1E3B" w:rsidP="00FA2C7F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4B1E3B" w14:paraId="0006EE41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1D5DB" w14:textId="77777777" w:rsidR="004B1E3B" w:rsidRDefault="004B1E3B" w:rsidP="00FA2C7F"/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61EE8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1C76C9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5C1F3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E8BAD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14430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1C531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5B20112A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D40F" w14:textId="77777777" w:rsidR="004B1E3B" w:rsidRDefault="004B1E3B" w:rsidP="00FA2C7F"/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0FE0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F658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4C15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B1B9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D5DB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0F9E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7036F7B8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6041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A250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4EA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7448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CEBD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07BE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F11E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6EA056D0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364C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BD2D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50B3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A57D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8AAC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AF4C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9CAD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1B959780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5A17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D907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D5FB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E283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9DD2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6038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49DE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487D6E63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D8C6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482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F499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77B6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4AB2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76BE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15F7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0A4A9116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94A6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5F20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18A8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AA32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E661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E324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C460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2B58D82D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CB648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D9D853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CBEC5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F6482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F9A01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3FCD8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C7B432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1E5409F6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137D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4D6C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5C0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D576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A20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B154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3BB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1CD9CF18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F1B8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E107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CACB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B453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A142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10EE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5DE4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5CE57320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8855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230F" w14:textId="77777777" w:rsidR="004B1E3B" w:rsidRPr="00175AE3" w:rsidRDefault="004B1E3B" w:rsidP="00FA2C7F">
            <w:pPr>
              <w:rPr>
                <w:b/>
                <w:bCs/>
                <w:color w:val="000000"/>
                <w:szCs w:val="24"/>
              </w:rPr>
            </w:pPr>
            <w:r w:rsidRPr="00175AE3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CBCB" w14:textId="77777777" w:rsidR="004B1E3B" w:rsidRDefault="004B1E3B" w:rsidP="00FA2C7F">
            <w:pPr>
              <w:jc w:val="center"/>
              <w:rPr>
                <w:color w:val="000000"/>
                <w:sz w:val="18"/>
                <w:szCs w:val="18"/>
              </w:rPr>
            </w:pPr>
            <w:r w:rsidRPr="68EE8C5A">
              <w:rPr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0050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E78A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50E1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A6F9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6D3D9C2B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7634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9217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5718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0C49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1AD1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BD03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3F2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21DADEA7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14FB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C8A8" w14:textId="77777777" w:rsidR="004B1E3B" w:rsidRPr="00175AE3" w:rsidRDefault="004B1E3B" w:rsidP="00FA2C7F">
            <w:pPr>
              <w:rPr>
                <w:b/>
                <w:bCs/>
                <w:color w:val="000000"/>
                <w:szCs w:val="24"/>
              </w:rPr>
            </w:pPr>
            <w:r w:rsidRPr="00175AE3">
              <w:rPr>
                <w:b/>
                <w:bCs/>
                <w:color w:val="000000"/>
                <w:szCs w:val="24"/>
              </w:rPr>
              <w:t>Data da notificação de controlo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CF65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AA2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E162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notificationDate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56DB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B266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486B006B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8036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85C3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notificação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6422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1B1B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C1D6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notificationType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FF4B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9DD6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571B7264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F55E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F197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do controlo antecipado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EA8C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DBA5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1A3D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anticipatedControlDate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7312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5C5F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64F0DC3C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43EA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3CD4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5C2B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BE94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0F67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1E1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9818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032D2A9A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DCC08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90766" w14:textId="77777777" w:rsidR="004B1E3B" w:rsidRPr="00175AE3" w:rsidRDefault="004B1E3B" w:rsidP="00FA2C7F">
            <w:r w:rsidRPr="00175AE3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175AE3"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2DD29D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57C7F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5D51A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BD236E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51CC2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62587183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0D9D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3EAA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EFA1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AE4E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D6BB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8918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2A4C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4AB6E0AA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78880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C9582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04B34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E205D3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0633EA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25DB2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1264B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743C286D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B64B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4198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6911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8CF6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A6C2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682C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3807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03646D74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CD2B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AFEE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17F9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957B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6A59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A9EE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E1E2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2562E436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7A028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7EE09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37808" w14:textId="77777777" w:rsidR="004B1E3B" w:rsidRDefault="004B1E3B" w:rsidP="00FA2C7F">
            <w:pPr>
              <w:jc w:val="center"/>
              <w:rPr>
                <w:color w:val="0000FF"/>
              </w:rPr>
            </w:pPr>
            <w:r w:rsidRPr="31F24F9A">
              <w:rPr>
                <w:snapToGrid w:val="0"/>
                <w:color w:val="0000FF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09D8D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9117A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03455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497DD" w14:textId="77777777" w:rsidR="004B1E3B" w:rsidRDefault="004B1E3B" w:rsidP="00FA2C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4B1E3B" w14:paraId="40B563C7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A6CF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4013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C975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5BF5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974E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41E2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5DEF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B1E3B" w14:paraId="5C37F566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ADDA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2E87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E2EE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C843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794C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32FA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568A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B1E3B" w14:paraId="347353CA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4143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A72B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1D1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A68E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884C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CF56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D64F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B1E3B" w14:paraId="7A554363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43F9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8E43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5BE9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BCA2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5529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FC94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AF2D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4B1E3B" w14:paraId="5C25784F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7187D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434011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D78AF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0BA75F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09A2A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70F01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779B8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53B342B4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6131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5D42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7940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8902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D5D6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50D9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9A6E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188A9458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DDF1" w14:textId="77777777" w:rsidR="004B1E3B" w:rsidRDefault="004B1E3B" w:rsidP="00FA2C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2544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7CD0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32F8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343B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70B4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AF36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24D27502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69B2C3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B9E8F" w14:textId="77777777" w:rsidR="004B1E3B" w:rsidRDefault="004B1E3B" w:rsidP="00FA2C7F">
            <w:r w:rsidRPr="30F8DB32">
              <w:rPr>
                <w:b/>
                <w:bCs/>
                <w:snapToGrid w:val="0"/>
                <w:color w:val="0000FF"/>
              </w:rPr>
              <w:t>Tipo de controlo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EA4DF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07DF72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3E991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TypeOfControls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4084A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EEC398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33A01D1B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8660" w14:textId="77777777" w:rsidR="004B1E3B" w:rsidRDefault="004B1E3B" w:rsidP="00FA2C7F"/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0A3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ED29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FFC1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</w:t>
            </w:r>
            <w:proofErr w:type="gramStart"/>
            <w:r>
              <w:rPr>
                <w:color w:val="000000"/>
                <w:szCs w:val="24"/>
              </w:rPr>
              <w:t xml:space="preserve"> ..</w:t>
            </w:r>
            <w:proofErr w:type="gramEnd"/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825A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9E79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5164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551C492B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5BFE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E82E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FC6F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125B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F357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38FB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D000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44BE5CC9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E72A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095A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AC64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6B59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E1D7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CAE6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B292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4D724A03" w14:textId="77777777" w:rsidTr="004B1E3B">
        <w:trPr>
          <w:trHeight w:val="381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FA6B60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63259" w14:textId="77777777" w:rsidR="004B1E3B" w:rsidRDefault="004B1E3B" w:rsidP="00FA2C7F">
            <w:r>
              <w:rPr>
                <w:b/>
                <w:bCs/>
                <w:snapToGrid w:val="0"/>
                <w:color w:val="0000FF"/>
              </w:rPr>
              <w:t>Pedido de documentos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62619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20558B" w14:textId="77777777" w:rsidR="004B1E3B" w:rsidRDefault="004B1E3B" w:rsidP="00FA2C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E7269" w14:textId="77777777" w:rsidR="004B1E3B" w:rsidRDefault="004B1E3B" w:rsidP="00FA2C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RequestedDocuments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819D5" w14:textId="77777777" w:rsidR="004B1E3B" w:rsidRDefault="004B1E3B" w:rsidP="00FA2C7F"/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03EB9A" w14:textId="77777777" w:rsidR="004B1E3B" w:rsidRDefault="004B1E3B" w:rsidP="00FA2C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4B1E3B" w14:paraId="172A7051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317A" w14:textId="77777777" w:rsidR="004B1E3B" w:rsidRDefault="004B1E3B" w:rsidP="00FA2C7F"/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EDBC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2C06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BD25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FB8C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1228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82BD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603AD270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9D3B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B70D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documento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46AA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B28A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1640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5EFB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92D4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121049CD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039B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20E3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5431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D0B0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D790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912B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0101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2610C47E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E710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FD06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8919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6D94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BD60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FA53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EB96" w14:textId="77777777" w:rsidR="004B1E3B" w:rsidRDefault="004B1E3B" w:rsidP="00FA2C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4B1E3B" w14:paraId="754E5A78" w14:textId="77777777" w:rsidTr="004B1E3B">
        <w:trPr>
          <w:trHeight w:val="382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D7EF" w14:textId="77777777" w:rsidR="004B1E3B" w:rsidRDefault="004B1E3B" w:rsidP="00FA2C7F">
            <w:pPr>
              <w:rPr>
                <w:color w:val="000000"/>
                <w:szCs w:val="24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D493" w14:textId="77777777" w:rsidR="004B1E3B" w:rsidRDefault="004B1E3B" w:rsidP="00FA2C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E2D8" w14:textId="77777777" w:rsidR="004B1E3B" w:rsidRDefault="004B1E3B" w:rsidP="00FA2C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5155" w14:textId="77777777" w:rsidR="004B1E3B" w:rsidRDefault="004B1E3B" w:rsidP="00FA2C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140D" w14:textId="77777777" w:rsidR="004B1E3B" w:rsidRDefault="004B1E3B" w:rsidP="00FA2C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1F52" w14:textId="77777777" w:rsidR="004B1E3B" w:rsidRDefault="004B1E3B" w:rsidP="00FA2C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7C83" w14:textId="77777777" w:rsidR="004B1E3B" w:rsidRDefault="004B1E3B" w:rsidP="007E7D3A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326E91C3" w14:textId="457FBA40" w:rsidR="004234E2" w:rsidRDefault="007E7D3A" w:rsidP="007E7D3A">
      <w:pPr>
        <w:pStyle w:val="Legenda"/>
        <w:jc w:val="center"/>
      </w:pPr>
      <w:bookmarkStart w:id="2" w:name="_Toc127541044"/>
      <w:bookmarkStart w:id="3" w:name="_Toc128407097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 de dados da mensagem cc460a</w:t>
      </w:r>
      <w:bookmarkEnd w:id="2"/>
      <w:bookmarkEnd w:id="3"/>
    </w:p>
    <w:p w14:paraId="5A3F5A64" w14:textId="7C0AF31E" w:rsidR="00043B3E" w:rsidRDefault="00043B3E" w:rsidP="004F7761">
      <w:pPr>
        <w:sectPr w:rsidR="00043B3E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4" w:name="_Toc107238333"/>
      <w:bookmarkStart w:id="5" w:name="_Toc127541050"/>
      <w:r w:rsidRPr="00C35F7D">
        <w:lastRenderedPageBreak/>
        <w:t>Legenda</w:t>
      </w:r>
      <w:bookmarkEnd w:id="4"/>
      <w:bookmarkEnd w:id="5"/>
    </w:p>
    <w:p w14:paraId="14DEF2E5" w14:textId="77777777" w:rsidR="00A5703D" w:rsidRDefault="00A5703D" w:rsidP="00A5703D">
      <w:pPr>
        <w:spacing w:before="120" w:after="0" w:line="360" w:lineRule="auto"/>
        <w:ind w:left="357"/>
        <w:rPr>
          <w:b/>
        </w:rPr>
      </w:pPr>
    </w:p>
    <w:p w14:paraId="07D264B3" w14:textId="700898E8" w:rsidR="00EE3519" w:rsidRDefault="00EE3519" w:rsidP="00EE3519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2D6DDF6A" w14:textId="77777777" w:rsidR="00EE3519" w:rsidRPr="004E460D" w:rsidRDefault="00EE3519" w:rsidP="00EE3519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6B20A010" w14:textId="77777777" w:rsidR="00EE3519" w:rsidRDefault="00EE3519" w:rsidP="00EE3519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DA970FF" w14:textId="77777777" w:rsidR="00EE3519" w:rsidRDefault="00EE3519" w:rsidP="00EE3519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4860CD83" w14:textId="77777777" w:rsidR="00EE3519" w:rsidRDefault="00EE3519" w:rsidP="00EE3519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4B9037D" w14:textId="77777777" w:rsidR="00EE3519" w:rsidRDefault="00EE3519" w:rsidP="00EE3519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8C7B7A4" w14:textId="77777777" w:rsidR="00EE3519" w:rsidRDefault="00EE3519" w:rsidP="00EE3519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70DCD143" w14:textId="77777777" w:rsidR="00EE3519" w:rsidRDefault="00EE3519" w:rsidP="00EE3519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6254EA81" w14:textId="77777777" w:rsidR="00EE3519" w:rsidRDefault="00EE3519" w:rsidP="00EE3519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EB537BE" w14:textId="77777777" w:rsidR="00EE3519" w:rsidRDefault="00EE3519" w:rsidP="00EE3519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39286EE8" w14:textId="77777777" w:rsidR="00EE3519" w:rsidRDefault="00EE3519" w:rsidP="00EE3519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338FEC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5825422D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8689257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4EC2CCDA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22399858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169636F2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1BC6A6A0" w14:textId="77777777" w:rsidR="00EE3519" w:rsidRDefault="00EE3519" w:rsidP="00EE3519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2EF31142" w14:textId="77777777" w:rsidR="00EE3519" w:rsidRDefault="00EE3519" w:rsidP="00EE3519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6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3DE9CF3E" w14:textId="77777777" w:rsidR="00EE3519" w:rsidRPr="00FC5BE3" w:rsidRDefault="00EE3519" w:rsidP="00EE3519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4DC05530" w14:textId="77777777" w:rsidR="00EE3519" w:rsidRPr="00FC5BE3" w:rsidRDefault="00EE3519" w:rsidP="00EE3519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6910035" w14:textId="77777777" w:rsidR="00EE3519" w:rsidRPr="00FC5BE3" w:rsidRDefault="00EE3519" w:rsidP="00EE3519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63C1CF10" w14:textId="77777777" w:rsidR="00EE3519" w:rsidRPr="00FC5BE3" w:rsidRDefault="00EE3519" w:rsidP="00EE3519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D31828A" w14:textId="77777777" w:rsidR="00EE3519" w:rsidRDefault="00EE3519" w:rsidP="00EE3519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Pr="53D371DE">
        <w:rPr>
          <w:b/>
          <w:bCs/>
        </w:rPr>
        <w:t>CC460A</w:t>
      </w:r>
      <w:r>
        <w:t>&gt; tem profundidade 1. Os elementos &lt;</w:t>
      </w:r>
      <w:proofErr w:type="spellStart"/>
      <w:r w:rsidRPr="53D371DE">
        <w:rPr>
          <w:b/>
          <w:bCs/>
        </w:rPr>
        <w:t>messageHeader</w:t>
      </w:r>
      <w:proofErr w:type="spellEnd"/>
      <w:r>
        <w:t>&gt; e &lt;</w:t>
      </w:r>
      <w:proofErr w:type="spellStart"/>
      <w:r w:rsidRPr="53D371DE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53D371DE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53D371DE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6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B7E44" w14:textId="77777777" w:rsidR="00414C5F" w:rsidRDefault="00414C5F" w:rsidP="00E91D07">
      <w:pPr>
        <w:spacing w:after="0" w:line="240" w:lineRule="auto"/>
      </w:pPr>
      <w:r>
        <w:separator/>
      </w:r>
    </w:p>
  </w:endnote>
  <w:endnote w:type="continuationSeparator" w:id="0">
    <w:p w14:paraId="76E43207" w14:textId="77777777" w:rsidR="00414C5F" w:rsidRDefault="00414C5F" w:rsidP="00E91D07">
      <w:pPr>
        <w:spacing w:after="0" w:line="240" w:lineRule="auto"/>
      </w:pPr>
      <w:r>
        <w:continuationSeparator/>
      </w:r>
    </w:p>
  </w:endnote>
  <w:endnote w:type="continuationNotice" w:id="1">
    <w:p w14:paraId="228BECE1" w14:textId="77777777" w:rsidR="00414C5F" w:rsidRDefault="00414C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05F5B378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0BAD5F3D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E5E6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3F77349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5703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45423B45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090210DE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5703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1E91ADD4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E5E6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A2C7F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07B41171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51AACBFB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5703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618C6F1B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E5E6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21E8DA0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56DA16D6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47191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28D3B745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5703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3E9E947A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563E5CEB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E5E6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4A2ABE2B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5703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6599D" w14:paraId="20135991" w14:textId="77777777" w:rsidTr="00FA2C7F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2DA4AE" w14:textId="281C4142" w:rsidR="00B6599D" w:rsidRPr="006140E6" w:rsidRDefault="00B6599D" w:rsidP="00B6599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8"/>
            </w:rPr>
            <w:instrText>7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47191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6599D" w14:paraId="643189EC" w14:textId="77777777" w:rsidTr="00FA2C7F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15FC58D" w14:textId="77777777" w:rsidR="00B6599D" w:rsidRDefault="00B6599D" w:rsidP="00B6599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2A7CB3" w14:textId="1F281A2C" w:rsidR="00B6599D" w:rsidRDefault="00B6599D" w:rsidP="00B6599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5703D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2FECDFF" w14:textId="7F42F0EE" w:rsidR="00B6599D" w:rsidRPr="002A1562" w:rsidRDefault="00B6599D" w:rsidP="00B6599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E47191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E3506" w14:textId="77777777" w:rsidR="00414C5F" w:rsidRDefault="00414C5F" w:rsidP="00E91D07">
      <w:pPr>
        <w:spacing w:after="0" w:line="240" w:lineRule="auto"/>
      </w:pPr>
      <w:r>
        <w:separator/>
      </w:r>
    </w:p>
  </w:footnote>
  <w:footnote w:type="continuationSeparator" w:id="0">
    <w:p w14:paraId="76857104" w14:textId="77777777" w:rsidR="00414C5F" w:rsidRDefault="00414C5F" w:rsidP="00E91D07">
      <w:pPr>
        <w:spacing w:after="0" w:line="240" w:lineRule="auto"/>
      </w:pPr>
      <w:r>
        <w:continuationSeparator/>
      </w:r>
    </w:p>
  </w:footnote>
  <w:footnote w:type="continuationNotice" w:id="1">
    <w:p w14:paraId="541982B5" w14:textId="77777777" w:rsidR="00414C5F" w:rsidRDefault="00414C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5BE6732E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046620">
            <w:rPr>
              <w:rFonts w:eastAsia="Adobe Heiti Std R" w:cs="Arial"/>
              <w:color w:val="7F7F7F"/>
            </w:rPr>
            <w:t>Guia XML - Mensagem CC460A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0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1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59B4E6A9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A5703D">
      <w:rPr>
        <w:rFonts w:eastAsia="Adobe Heiti Std R" w:cs="Arial"/>
        <w:color w:val="7F7F7F"/>
      </w:rPr>
      <w:t>Guia XML - Mensagem CC460A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25E3994C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5703D">
      <w:rPr>
        <w:rFonts w:eastAsia="Adobe Heiti Std R" w:cs="Arial"/>
        <w:color w:val="7F7F7F"/>
      </w:rPr>
      <w:t>Guia XML - Mensagem CC460A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00932571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A5703D">
            <w:rPr>
              <w:rFonts w:eastAsia="Adobe Heiti Std R" w:cs="Arial"/>
              <w:color w:val="7F7F7F"/>
            </w:rPr>
            <w:t>Guia XML - Mensagem CC460A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7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26390DBB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5703D">
      <w:rPr>
        <w:rFonts w:eastAsia="Adobe Heiti Std R" w:cs="Arial"/>
        <w:color w:val="7F7F7F"/>
      </w:rPr>
      <w:t>Guia XML - Mensagem CC460A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6835AA71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5703D">
      <w:rPr>
        <w:rFonts w:eastAsia="Adobe Heiti Std R" w:cs="Arial"/>
        <w:color w:val="7F7F7F"/>
      </w:rPr>
      <w:t>Guia XML - Mensagem CC460A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CB4DFBD"/>
    <w:multiLevelType w:val="hybridMultilevel"/>
    <w:tmpl w:val="FFFFFFFF"/>
    <w:lvl w:ilvl="0" w:tplc="64FA3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FD8BC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50FD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5C9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7CB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4D2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05E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423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D8D2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1DCA0"/>
    <w:multiLevelType w:val="hybridMultilevel"/>
    <w:tmpl w:val="FFFFFFFF"/>
    <w:lvl w:ilvl="0" w:tplc="701E92C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52F0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50B5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AAD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BC1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08F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8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D6DC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11455">
    <w:abstractNumId w:val="11"/>
  </w:num>
  <w:num w:numId="2" w16cid:durableId="1639726343">
    <w:abstractNumId w:val="33"/>
  </w:num>
  <w:num w:numId="3" w16cid:durableId="1740127503">
    <w:abstractNumId w:val="24"/>
  </w:num>
  <w:num w:numId="4" w16cid:durableId="1916090744">
    <w:abstractNumId w:val="16"/>
  </w:num>
  <w:num w:numId="5" w16cid:durableId="407653749">
    <w:abstractNumId w:val="24"/>
  </w:num>
  <w:num w:numId="6" w16cid:durableId="1140926260">
    <w:abstractNumId w:val="16"/>
  </w:num>
  <w:num w:numId="7" w16cid:durableId="1563710658">
    <w:abstractNumId w:val="24"/>
  </w:num>
  <w:num w:numId="8" w16cid:durableId="1221674597">
    <w:abstractNumId w:val="16"/>
  </w:num>
  <w:num w:numId="9" w16cid:durableId="2100249092">
    <w:abstractNumId w:val="19"/>
  </w:num>
  <w:num w:numId="10" w16cid:durableId="1742219413">
    <w:abstractNumId w:val="32"/>
  </w:num>
  <w:num w:numId="11" w16cid:durableId="1752387642">
    <w:abstractNumId w:val="15"/>
  </w:num>
  <w:num w:numId="12" w16cid:durableId="587661404">
    <w:abstractNumId w:val="14"/>
  </w:num>
  <w:num w:numId="13" w16cid:durableId="2115129860">
    <w:abstractNumId w:val="25"/>
  </w:num>
  <w:num w:numId="14" w16cid:durableId="888372608">
    <w:abstractNumId w:val="28"/>
  </w:num>
  <w:num w:numId="15" w16cid:durableId="1377584123">
    <w:abstractNumId w:val="17"/>
  </w:num>
  <w:num w:numId="16" w16cid:durableId="74860010">
    <w:abstractNumId w:val="17"/>
    <w:lvlOverride w:ilvl="0">
      <w:startOverride w:val="1"/>
    </w:lvlOverride>
  </w:num>
  <w:num w:numId="17" w16cid:durableId="348609990">
    <w:abstractNumId w:val="21"/>
  </w:num>
  <w:num w:numId="18" w16cid:durableId="1725443938">
    <w:abstractNumId w:val="30"/>
  </w:num>
  <w:num w:numId="19" w16cid:durableId="1860318410">
    <w:abstractNumId w:val="31"/>
  </w:num>
  <w:num w:numId="20" w16cid:durableId="1075709663">
    <w:abstractNumId w:val="18"/>
  </w:num>
  <w:num w:numId="21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1"/>
  </w:num>
  <w:num w:numId="23" w16cid:durableId="1166483133">
    <w:abstractNumId w:val="21"/>
  </w:num>
  <w:num w:numId="24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7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0"/>
    <w:lvlOverride w:ilvl="0">
      <w:startOverride w:val="1"/>
    </w:lvlOverride>
  </w:num>
  <w:num w:numId="38" w16cid:durableId="1614701665">
    <w:abstractNumId w:val="23"/>
  </w:num>
  <w:num w:numId="39" w16cid:durableId="852303945">
    <w:abstractNumId w:val="10"/>
  </w:num>
  <w:num w:numId="40" w16cid:durableId="1126774120">
    <w:abstractNumId w:val="13"/>
  </w:num>
  <w:num w:numId="41" w16cid:durableId="377970344">
    <w:abstractNumId w:val="29"/>
  </w:num>
  <w:num w:numId="42" w16cid:durableId="1159348061">
    <w:abstractNumId w:val="12"/>
  </w:num>
  <w:num w:numId="43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3A7C"/>
    <w:rsid w:val="00011AEE"/>
    <w:rsid w:val="00043B3E"/>
    <w:rsid w:val="00046620"/>
    <w:rsid w:val="00063BDB"/>
    <w:rsid w:val="00076727"/>
    <w:rsid w:val="00076CB4"/>
    <w:rsid w:val="0008015E"/>
    <w:rsid w:val="00081CEF"/>
    <w:rsid w:val="000D12ED"/>
    <w:rsid w:val="000D733E"/>
    <w:rsid w:val="000D7F24"/>
    <w:rsid w:val="000E00D5"/>
    <w:rsid w:val="000F3CF8"/>
    <w:rsid w:val="00104A87"/>
    <w:rsid w:val="00106546"/>
    <w:rsid w:val="00107319"/>
    <w:rsid w:val="0014533E"/>
    <w:rsid w:val="00161C5E"/>
    <w:rsid w:val="00162461"/>
    <w:rsid w:val="001703D5"/>
    <w:rsid w:val="0017683D"/>
    <w:rsid w:val="00187135"/>
    <w:rsid w:val="00194543"/>
    <w:rsid w:val="001C7B27"/>
    <w:rsid w:val="001D45CB"/>
    <w:rsid w:val="001E2B12"/>
    <w:rsid w:val="002109B1"/>
    <w:rsid w:val="00220AE0"/>
    <w:rsid w:val="00230FC6"/>
    <w:rsid w:val="00232923"/>
    <w:rsid w:val="00232EBA"/>
    <w:rsid w:val="002338AC"/>
    <w:rsid w:val="0025085B"/>
    <w:rsid w:val="00257D04"/>
    <w:rsid w:val="00271178"/>
    <w:rsid w:val="00286DAE"/>
    <w:rsid w:val="002A1562"/>
    <w:rsid w:val="002A2AA3"/>
    <w:rsid w:val="002A4F1E"/>
    <w:rsid w:val="002C6D70"/>
    <w:rsid w:val="002D637F"/>
    <w:rsid w:val="002D7563"/>
    <w:rsid w:val="002E20F9"/>
    <w:rsid w:val="002F22A2"/>
    <w:rsid w:val="002F4184"/>
    <w:rsid w:val="0031602F"/>
    <w:rsid w:val="0032284D"/>
    <w:rsid w:val="0032773A"/>
    <w:rsid w:val="00342441"/>
    <w:rsid w:val="00351A32"/>
    <w:rsid w:val="00351E87"/>
    <w:rsid w:val="00394F2A"/>
    <w:rsid w:val="003C4F42"/>
    <w:rsid w:val="003C564E"/>
    <w:rsid w:val="003D4069"/>
    <w:rsid w:val="003D514A"/>
    <w:rsid w:val="003E4E52"/>
    <w:rsid w:val="003E5945"/>
    <w:rsid w:val="0041247B"/>
    <w:rsid w:val="00414C5F"/>
    <w:rsid w:val="004171EB"/>
    <w:rsid w:val="004176AD"/>
    <w:rsid w:val="0042317F"/>
    <w:rsid w:val="004234E2"/>
    <w:rsid w:val="004262C1"/>
    <w:rsid w:val="0044052D"/>
    <w:rsid w:val="0044425F"/>
    <w:rsid w:val="004450D3"/>
    <w:rsid w:val="00457A45"/>
    <w:rsid w:val="004601D4"/>
    <w:rsid w:val="00464CD0"/>
    <w:rsid w:val="00495F1C"/>
    <w:rsid w:val="00497C18"/>
    <w:rsid w:val="004A7982"/>
    <w:rsid w:val="004B0153"/>
    <w:rsid w:val="004B1E3B"/>
    <w:rsid w:val="004C00AB"/>
    <w:rsid w:val="004C52E7"/>
    <w:rsid w:val="004F7761"/>
    <w:rsid w:val="00500777"/>
    <w:rsid w:val="0051731A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5F2390"/>
    <w:rsid w:val="006140E6"/>
    <w:rsid w:val="006333EF"/>
    <w:rsid w:val="00635CF9"/>
    <w:rsid w:val="00640F66"/>
    <w:rsid w:val="00640F89"/>
    <w:rsid w:val="0065180E"/>
    <w:rsid w:val="00651CED"/>
    <w:rsid w:val="0065427D"/>
    <w:rsid w:val="0066157D"/>
    <w:rsid w:val="006642A5"/>
    <w:rsid w:val="00670C17"/>
    <w:rsid w:val="00675706"/>
    <w:rsid w:val="0068164B"/>
    <w:rsid w:val="006938FA"/>
    <w:rsid w:val="006A2AFC"/>
    <w:rsid w:val="006C6BCD"/>
    <w:rsid w:val="006E3521"/>
    <w:rsid w:val="00701B37"/>
    <w:rsid w:val="00707867"/>
    <w:rsid w:val="00712696"/>
    <w:rsid w:val="00715D8F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E02DD"/>
    <w:rsid w:val="007E6B37"/>
    <w:rsid w:val="007E7D3A"/>
    <w:rsid w:val="008125B7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610C7"/>
    <w:rsid w:val="00967C73"/>
    <w:rsid w:val="00970E2A"/>
    <w:rsid w:val="009911FD"/>
    <w:rsid w:val="009A2D75"/>
    <w:rsid w:val="009A3DA7"/>
    <w:rsid w:val="009C1817"/>
    <w:rsid w:val="009D427B"/>
    <w:rsid w:val="009F10B7"/>
    <w:rsid w:val="00A02924"/>
    <w:rsid w:val="00A074F1"/>
    <w:rsid w:val="00A12590"/>
    <w:rsid w:val="00A20C35"/>
    <w:rsid w:val="00A4106B"/>
    <w:rsid w:val="00A41D97"/>
    <w:rsid w:val="00A42DDC"/>
    <w:rsid w:val="00A432B1"/>
    <w:rsid w:val="00A5703D"/>
    <w:rsid w:val="00A62A10"/>
    <w:rsid w:val="00A63C0A"/>
    <w:rsid w:val="00A816BF"/>
    <w:rsid w:val="00A9321F"/>
    <w:rsid w:val="00A9484F"/>
    <w:rsid w:val="00AB77E2"/>
    <w:rsid w:val="00AC2767"/>
    <w:rsid w:val="00AE5E66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6599D"/>
    <w:rsid w:val="00B74B66"/>
    <w:rsid w:val="00B75905"/>
    <w:rsid w:val="00B82705"/>
    <w:rsid w:val="00B8381D"/>
    <w:rsid w:val="00B86E26"/>
    <w:rsid w:val="00BA4519"/>
    <w:rsid w:val="00BD7B78"/>
    <w:rsid w:val="00BF5281"/>
    <w:rsid w:val="00C10919"/>
    <w:rsid w:val="00C22067"/>
    <w:rsid w:val="00C46A7C"/>
    <w:rsid w:val="00C674AB"/>
    <w:rsid w:val="00C80B39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07C7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7210"/>
    <w:rsid w:val="00D9650A"/>
    <w:rsid w:val="00DB2B82"/>
    <w:rsid w:val="00DB4315"/>
    <w:rsid w:val="00DB72F5"/>
    <w:rsid w:val="00DD7AB0"/>
    <w:rsid w:val="00DE0C52"/>
    <w:rsid w:val="00DE46D4"/>
    <w:rsid w:val="00E25666"/>
    <w:rsid w:val="00E456FA"/>
    <w:rsid w:val="00E47191"/>
    <w:rsid w:val="00E61DE2"/>
    <w:rsid w:val="00E705E7"/>
    <w:rsid w:val="00E7176A"/>
    <w:rsid w:val="00E91D07"/>
    <w:rsid w:val="00EB34DE"/>
    <w:rsid w:val="00EC53D6"/>
    <w:rsid w:val="00EE3519"/>
    <w:rsid w:val="00F25FEE"/>
    <w:rsid w:val="00F47A45"/>
    <w:rsid w:val="00F609B3"/>
    <w:rsid w:val="00F61A06"/>
    <w:rsid w:val="00F61D5F"/>
    <w:rsid w:val="00F67034"/>
    <w:rsid w:val="00F71AF3"/>
    <w:rsid w:val="00F74467"/>
    <w:rsid w:val="00F90C8F"/>
    <w:rsid w:val="00F921A8"/>
    <w:rsid w:val="00F924B6"/>
    <w:rsid w:val="00FA2C7F"/>
    <w:rsid w:val="00FA40B5"/>
    <w:rsid w:val="00FD1456"/>
    <w:rsid w:val="00FD5694"/>
    <w:rsid w:val="00FF0E0F"/>
    <w:rsid w:val="00FF641D"/>
    <w:rsid w:val="37FAE88F"/>
    <w:rsid w:val="5D8DC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F9C096FD-3D47-4A25-A032-7CBB50C6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FFD26A-755C-46D8-B111-47182CD176C7}"/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3</TotalTime>
  <Pages>7</Pages>
  <Words>730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121</cp:revision>
  <cp:lastPrinted>2018-04-12T00:26:00Z</cp:lastPrinted>
  <dcterms:created xsi:type="dcterms:W3CDTF">2023-02-02T01:29:00Z</dcterms:created>
  <dcterms:modified xsi:type="dcterms:W3CDTF">2023-02-27T16:19:00Z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CC460A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